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511" w:rsidRDefault="00FA3511">
      <w:pPr>
        <w:ind w:right="80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Лист коррекции КТП по ___</w:t>
      </w:r>
      <w:r w:rsidRPr="001C0F12">
        <w:rPr>
          <w:b/>
          <w:bCs/>
          <w:sz w:val="24"/>
          <w:szCs w:val="24"/>
          <w:u w:val="single"/>
        </w:rPr>
        <w:t>РУССКИЙ ЯЗЫК  6 класс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</w:rPr>
        <w:t>____________________________</w:t>
      </w:r>
    </w:p>
    <w:p w:rsidR="00FA3511" w:rsidRDefault="00FA3511">
      <w:pPr>
        <w:spacing w:line="235" w:lineRule="auto"/>
        <w:ind w:left="8320"/>
        <w:rPr>
          <w:sz w:val="20"/>
          <w:szCs w:val="20"/>
        </w:rPr>
      </w:pPr>
      <w:r>
        <w:rPr>
          <w:sz w:val="24"/>
          <w:szCs w:val="24"/>
        </w:rPr>
        <w:t>п</w:t>
      </w:r>
      <w:r>
        <w:rPr>
          <w:sz w:val="18"/>
          <w:szCs w:val="18"/>
        </w:rPr>
        <w:t>редмет</w:t>
      </w:r>
    </w:p>
    <w:p w:rsidR="00FA3511" w:rsidRDefault="00FA3511">
      <w:pPr>
        <w:spacing w:line="1" w:lineRule="exact"/>
        <w:rPr>
          <w:sz w:val="24"/>
          <w:szCs w:val="24"/>
        </w:rPr>
      </w:pPr>
    </w:p>
    <w:p w:rsidR="00FA3511" w:rsidRDefault="00FA3511">
      <w:pPr>
        <w:ind w:left="2780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ФИО педагога </w:t>
      </w:r>
      <w:r>
        <w:rPr>
          <w:sz w:val="18"/>
          <w:szCs w:val="18"/>
        </w:rPr>
        <w:t>___</w:t>
      </w:r>
      <w:r>
        <w:rPr>
          <w:sz w:val="24"/>
          <w:szCs w:val="24"/>
          <w:u w:val="single"/>
        </w:rPr>
        <w:t>АРХИПОВА НИНА АЛЬБЕРТОВНА</w:t>
      </w:r>
      <w:r>
        <w:rPr>
          <w:sz w:val="18"/>
          <w:szCs w:val="18"/>
        </w:rPr>
        <w:t>______________________________________________________</w:t>
      </w:r>
    </w:p>
    <w:p w:rsidR="00FA3511" w:rsidRDefault="00FA3511">
      <w:pPr>
        <w:spacing w:line="20" w:lineRule="exact"/>
        <w:rPr>
          <w:sz w:val="24"/>
          <w:szCs w:val="24"/>
        </w:rPr>
      </w:pPr>
      <w:r>
        <w:rPr>
          <w:noProof/>
        </w:rPr>
        <w:pict>
          <v:line id="Shape 1" o:spid="_x0000_s1026" style="position:absolute;z-index:251658240;visibility:visible;mso-wrap-distance-left:0;mso-wrap-distance-right:0" from="-.3pt,14.5pt" to="799.8pt,14.5pt" o:allowincell="f" strokeweight=".48pt"/>
        </w:pict>
      </w:r>
      <w:r>
        <w:rPr>
          <w:noProof/>
        </w:rPr>
        <w:pict>
          <v:line id="Shape 2" o:spid="_x0000_s1027" style="position:absolute;z-index:251659264;visibility:visible;mso-wrap-distance-left:0;mso-wrap-distance-right:0" from="-.05pt,14.3pt" to="-.05pt,256.85pt" o:allowincell="f" strokeweight=".16931mm"/>
        </w:pict>
      </w:r>
      <w:r>
        <w:rPr>
          <w:noProof/>
        </w:rPr>
        <w:pict>
          <v:line id="Shape 3" o:spid="_x0000_s1028" style="position:absolute;z-index:251660288;visibility:visible;mso-wrap-distance-left:0;mso-wrap-distance-right:0" from="799.6pt,14.3pt" to="799.6pt,256.85pt" o:allowincell="f" strokeweight=".48pt"/>
        </w:pict>
      </w:r>
    </w:p>
    <w:p w:rsidR="00FA3511" w:rsidRDefault="00FA3511">
      <w:pPr>
        <w:spacing w:line="266" w:lineRule="exact"/>
        <w:rPr>
          <w:sz w:val="24"/>
          <w:szCs w:val="24"/>
        </w:rPr>
      </w:pPr>
    </w:p>
    <w:p w:rsidR="00FA3511" w:rsidRPr="00134ACA" w:rsidRDefault="00FA3511">
      <w:pPr>
        <w:ind w:right="20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Почта для связи с преподавателем – </w:t>
      </w:r>
      <w:r>
        <w:rPr>
          <w:sz w:val="24"/>
          <w:szCs w:val="24"/>
        </w:rPr>
        <w:t>4218008004</w:t>
      </w:r>
      <w:r w:rsidRPr="00134ACA">
        <w:rPr>
          <w:sz w:val="24"/>
          <w:szCs w:val="24"/>
        </w:rPr>
        <w:t>@</w:t>
      </w:r>
      <w:r>
        <w:rPr>
          <w:sz w:val="24"/>
          <w:szCs w:val="24"/>
          <w:lang w:val="en-US"/>
        </w:rPr>
        <w:t>edu</w:t>
      </w:r>
      <w:r w:rsidRPr="00134ACA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tatar</w:t>
      </w:r>
      <w:r w:rsidRPr="00134ACA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</w:p>
    <w:p w:rsidR="00FA3511" w:rsidRDefault="00FA3511">
      <w:pPr>
        <w:spacing w:line="295" w:lineRule="exact"/>
        <w:rPr>
          <w:sz w:val="24"/>
          <w:szCs w:val="24"/>
        </w:rPr>
      </w:pPr>
    </w:p>
    <w:tbl>
      <w:tblPr>
        <w:tblW w:w="1630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121"/>
        <w:gridCol w:w="835"/>
        <w:gridCol w:w="3566"/>
        <w:gridCol w:w="3138"/>
        <w:gridCol w:w="509"/>
        <w:gridCol w:w="2221"/>
        <w:gridCol w:w="1915"/>
        <w:gridCol w:w="2995"/>
      </w:tblGrid>
      <w:tr w:rsidR="00FA3511" w:rsidRPr="00530C48" w:rsidTr="00482670">
        <w:trPr>
          <w:trHeight w:val="385"/>
        </w:trPr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Номер</w:t>
            </w:r>
          </w:p>
        </w:tc>
        <w:tc>
          <w:tcPr>
            <w:tcW w:w="83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Дата,</w:t>
            </w:r>
          </w:p>
        </w:tc>
        <w:tc>
          <w:tcPr>
            <w:tcW w:w="356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Тема и ресурс</w:t>
            </w:r>
          </w:p>
        </w:tc>
        <w:tc>
          <w:tcPr>
            <w:tcW w:w="313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форма проведения</w:t>
            </w:r>
          </w:p>
        </w:tc>
        <w:tc>
          <w:tcPr>
            <w:tcW w:w="273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задание для детей</w:t>
            </w:r>
          </w:p>
        </w:tc>
        <w:tc>
          <w:tcPr>
            <w:tcW w:w="191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995" w:type="dxa"/>
            <w:tcBorders>
              <w:top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форма сдачи заданий</w:t>
            </w:r>
          </w:p>
        </w:tc>
      </w:tr>
      <w:tr w:rsidR="00FA3511" w:rsidRPr="00530C48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(учебник (страница, параграф,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(рассылка заданий,</w:t>
            </w:r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(решить примеры,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выполнения</w:t>
            </w:r>
          </w:p>
        </w:tc>
        <w:tc>
          <w:tcPr>
            <w:tcW w:w="2995" w:type="dxa"/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(телефон, почта,</w:t>
            </w:r>
          </w:p>
        </w:tc>
      </w:tr>
      <w:tr w:rsidR="00FA3511" w:rsidRPr="00530C48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и т.п.), презентация, урок на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видеоконференция и т.д.)</w:t>
            </w:r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написать конспект,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995" w:type="dxa"/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виртуальный факультатив</w:t>
            </w:r>
          </w:p>
        </w:tc>
      </w:tr>
      <w:tr w:rsidR="00FA3511" w:rsidRPr="00530C48" w:rsidTr="00482670">
        <w:trPr>
          <w:trHeight w:val="368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образовательной платформе и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2730" w:type="dxa"/>
            <w:gridSpan w:val="2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ответить на вопросы и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2995" w:type="dxa"/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 т.д.)</w:t>
            </w:r>
          </w:p>
        </w:tc>
      </w:tr>
      <w:tr w:rsidR="00FA3511" w:rsidRPr="00530C48" w:rsidTr="00482670">
        <w:trPr>
          <w:trHeight w:val="375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т.д.)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509" w:type="dxa"/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т.д.)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2995" w:type="dxa"/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</w:tr>
      <w:tr w:rsidR="00FA3511" w:rsidRPr="00530C48" w:rsidTr="00482670">
        <w:trPr>
          <w:trHeight w:val="80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</w:tr>
      <w:tr w:rsidR="00FA3511" w:rsidRPr="00530C48" w:rsidTr="00482670">
        <w:trPr>
          <w:trHeight w:val="337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134ACA" w:rsidRDefault="00FA3511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color w:val="323232"/>
                <w:sz w:val="24"/>
                <w:szCs w:val="24"/>
                <w:bdr w:val="none" w:sz="0" w:space="0" w:color="auto" w:frame="1"/>
              </w:rPr>
              <w:t>Глаголы переходные и непереходные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видеоурок, рассылка</w:t>
            </w:r>
          </w:p>
        </w:tc>
        <w:tc>
          <w:tcPr>
            <w:tcW w:w="509" w:type="dxa"/>
            <w:vAlign w:val="bottom"/>
          </w:tcPr>
          <w:p w:rsidR="00FA3511" w:rsidRPr="001C0F12" w:rsidRDefault="00FA3511">
            <w:pPr>
              <w:spacing w:line="248" w:lineRule="exact"/>
              <w:jc w:val="right"/>
              <w:rPr>
                <w:sz w:val="20"/>
                <w:szCs w:val="20"/>
                <w:lang w:val="en-US"/>
              </w:rPr>
            </w:pPr>
            <w:r>
              <w:rPr>
                <w:color w:val="323232"/>
                <w:sz w:val="24"/>
                <w:szCs w:val="24"/>
              </w:rPr>
              <w:t>П.88</w:t>
            </w:r>
            <w:r w:rsidRPr="00C25D7A">
              <w:rPr>
                <w:color w:val="323232"/>
                <w:sz w:val="24"/>
                <w:szCs w:val="24"/>
              </w:rPr>
              <w:t>.</w:t>
            </w: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FA3511" w:rsidRPr="00C25D7A" w:rsidRDefault="00FA3511" w:rsidP="00482670">
            <w:pPr>
              <w:shd w:val="clear" w:color="auto" w:fill="FFFFFF"/>
              <w:rPr>
                <w:color w:val="323232"/>
                <w:sz w:val="24"/>
                <w:szCs w:val="24"/>
              </w:rPr>
            </w:pPr>
            <w:r>
              <w:rPr>
                <w:color w:val="323232"/>
                <w:sz w:val="24"/>
                <w:szCs w:val="24"/>
              </w:rPr>
              <w:t xml:space="preserve"> Упр.535</w:t>
            </w:r>
          </w:p>
          <w:p w:rsidR="00FA3511" w:rsidRPr="001C0F12" w:rsidRDefault="00FA3511" w:rsidP="001C0F12">
            <w:pPr>
              <w:spacing w:line="248" w:lineRule="exact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день</w:t>
            </w:r>
          </w:p>
        </w:tc>
        <w:tc>
          <w:tcPr>
            <w:tcW w:w="2995" w:type="dxa"/>
            <w:vAlign w:val="bottom"/>
          </w:tcPr>
          <w:p w:rsidR="00FA3511" w:rsidRPr="00530C48" w:rsidRDefault="00FA3511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4218008004</w:t>
            </w:r>
            <w:r w:rsidRPr="00134ACA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edu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tatar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 w:rsidTr="00482670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1C0F12" w:rsidRDefault="00FA3511">
            <w:pPr>
              <w:ind w:left="100"/>
              <w:rPr>
                <w:sz w:val="20"/>
                <w:szCs w:val="20"/>
                <w:lang w:val="en-US"/>
              </w:rPr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t>(WhatcApp, Вирт.факультатив)</w:t>
            </w: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заданий на </w:t>
            </w:r>
            <w:r>
              <w:t>WhatcApp</w:t>
            </w: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1C0F12" w:rsidRDefault="00FA3511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</w:tr>
      <w:tr w:rsidR="00FA3511" w:rsidRPr="00530C48" w:rsidTr="00482670">
        <w:trPr>
          <w:trHeight w:val="340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Default="00FA3511" w:rsidP="00FA7A8D">
            <w:pPr>
              <w:spacing w:line="242" w:lineRule="exact"/>
            </w:pPr>
            <w:r w:rsidRPr="00FA7A8D">
              <w:rPr>
                <w:sz w:val="24"/>
                <w:szCs w:val="24"/>
              </w:rPr>
              <w:t>Глаголы переходные и непереходные</w:t>
            </w:r>
            <w:r>
              <w:t xml:space="preserve"> </w:t>
            </w:r>
          </w:p>
          <w:p w:rsidR="00FA3511" w:rsidRPr="00FA7A8D" w:rsidRDefault="00FA3511" w:rsidP="00FA7A8D">
            <w:pPr>
              <w:spacing w:line="242" w:lineRule="exact"/>
              <w:rPr>
                <w:sz w:val="24"/>
                <w:szCs w:val="24"/>
              </w:rPr>
            </w:pPr>
            <w:r>
              <w:t>WhatcApp, Вирт.факультатив)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видеоурок, рассылка</w:t>
            </w:r>
          </w:p>
        </w:tc>
        <w:tc>
          <w:tcPr>
            <w:tcW w:w="509" w:type="dxa"/>
            <w:vAlign w:val="bottom"/>
          </w:tcPr>
          <w:p w:rsidR="00FA3511" w:rsidRPr="00530C48" w:rsidRDefault="00FA3511">
            <w:pPr>
              <w:spacing w:line="25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0" w:lineRule="exact"/>
              <w:ind w:left="60"/>
              <w:rPr>
                <w:sz w:val="20"/>
                <w:szCs w:val="20"/>
              </w:rPr>
            </w:pPr>
            <w:r w:rsidRPr="00C25D7A">
              <w:rPr>
                <w:color w:val="323232"/>
                <w:sz w:val="24"/>
                <w:szCs w:val="24"/>
                <w:bdr w:val="none" w:sz="0" w:space="0" w:color="auto" w:frame="1"/>
              </w:rPr>
              <w:t>Повторить изученное о глаголе,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FA7A8D">
            <w:pPr>
              <w:spacing w:line="250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1 день</w:t>
            </w:r>
          </w:p>
        </w:tc>
        <w:tc>
          <w:tcPr>
            <w:tcW w:w="2995" w:type="dxa"/>
          </w:tcPr>
          <w:p w:rsidR="00FA3511" w:rsidRDefault="00FA3511">
            <w:r w:rsidRPr="00E750C8">
              <w:rPr>
                <w:sz w:val="24"/>
                <w:szCs w:val="24"/>
              </w:rPr>
              <w:t>4218008004@</w:t>
            </w:r>
            <w:r w:rsidRPr="00E750C8">
              <w:rPr>
                <w:sz w:val="24"/>
                <w:szCs w:val="24"/>
                <w:lang w:val="en-US"/>
              </w:rPr>
              <w:t>edu</w:t>
            </w:r>
            <w:r w:rsidRPr="00E750C8">
              <w:rPr>
                <w:sz w:val="24"/>
                <w:szCs w:val="24"/>
              </w:rPr>
              <w:t>.</w:t>
            </w:r>
            <w:r w:rsidRPr="00E750C8">
              <w:rPr>
                <w:sz w:val="24"/>
                <w:szCs w:val="24"/>
                <w:lang w:val="en-US"/>
              </w:rPr>
              <w:t>tatar</w:t>
            </w:r>
            <w:r w:rsidRPr="00E750C8">
              <w:rPr>
                <w:sz w:val="24"/>
                <w:szCs w:val="24"/>
              </w:rPr>
              <w:t>.</w:t>
            </w:r>
            <w:r w:rsidRPr="00E750C8"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 w:rsidTr="00482670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FA7A8D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заданий на </w:t>
            </w:r>
            <w:r>
              <w:t>WhatcApp</w:t>
            </w: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2995" w:type="dxa"/>
            <w:tcBorders>
              <w:bottom w:val="single" w:sz="8" w:space="0" w:color="auto"/>
            </w:tcBorders>
          </w:tcPr>
          <w:p w:rsidR="00FA3511" w:rsidRDefault="00FA3511"/>
        </w:tc>
      </w:tr>
      <w:tr w:rsidR="00FA3511" w:rsidRPr="00530C48" w:rsidTr="00482670">
        <w:trPr>
          <w:trHeight w:val="340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color w:val="323232"/>
                <w:sz w:val="24"/>
                <w:szCs w:val="24"/>
                <w:bdr w:val="none" w:sz="0" w:space="0" w:color="auto" w:frame="1"/>
              </w:rPr>
              <w:t>Наклонение глагола..Изьявительное наклонение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видеоурок, рассылка</w:t>
            </w:r>
          </w:p>
        </w:tc>
        <w:tc>
          <w:tcPr>
            <w:tcW w:w="509" w:type="dxa"/>
            <w:vAlign w:val="bottom"/>
          </w:tcPr>
          <w:p w:rsidR="00FA3511" w:rsidRPr="00530C48" w:rsidRDefault="00FA3511">
            <w:pPr>
              <w:spacing w:line="25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0" w:lineRule="exact"/>
              <w:ind w:left="60"/>
              <w:rPr>
                <w:sz w:val="20"/>
                <w:szCs w:val="20"/>
              </w:rPr>
            </w:pP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FA7A8D">
            <w:pPr>
              <w:spacing w:line="250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1день</w:t>
            </w:r>
          </w:p>
        </w:tc>
        <w:tc>
          <w:tcPr>
            <w:tcW w:w="2995" w:type="dxa"/>
            <w:vAlign w:val="bottom"/>
          </w:tcPr>
          <w:p w:rsidR="00FA3511" w:rsidRPr="00530C48" w:rsidRDefault="00FA3511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4218008004</w:t>
            </w:r>
            <w:r w:rsidRPr="00134ACA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edu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tatar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 w:rsidTr="00482670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t>(WhatcApp, Вирт.факультатив)</w:t>
            </w: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заданий на </w:t>
            </w:r>
            <w:r>
              <w:t>WhatcApp</w:t>
            </w: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</w:tr>
    </w:tbl>
    <w:p w:rsidR="00FA3511" w:rsidRDefault="00FA3511">
      <w:pPr>
        <w:spacing w:line="200" w:lineRule="exact"/>
        <w:rPr>
          <w:sz w:val="24"/>
          <w:szCs w:val="24"/>
        </w:rPr>
      </w:pPr>
    </w:p>
    <w:tbl>
      <w:tblPr>
        <w:tblW w:w="1630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121"/>
        <w:gridCol w:w="835"/>
        <w:gridCol w:w="3566"/>
        <w:gridCol w:w="3138"/>
        <w:gridCol w:w="509"/>
        <w:gridCol w:w="2221"/>
        <w:gridCol w:w="1915"/>
        <w:gridCol w:w="2995"/>
      </w:tblGrid>
      <w:tr w:rsidR="00FA3511" w:rsidRPr="00530C48" w:rsidTr="001D60A0">
        <w:trPr>
          <w:trHeight w:val="337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134ACA" w:rsidRDefault="00FA3511" w:rsidP="00FA7A8D">
            <w:pPr>
              <w:spacing w:line="242" w:lineRule="exact"/>
              <w:rPr>
                <w:sz w:val="20"/>
                <w:szCs w:val="20"/>
              </w:rPr>
            </w:pPr>
            <w:r>
              <w:rPr>
                <w:color w:val="323232"/>
                <w:sz w:val="24"/>
                <w:szCs w:val="24"/>
                <w:bdr w:val="none" w:sz="0" w:space="0" w:color="auto" w:frame="1"/>
              </w:rPr>
              <w:t>Контрольное изложение  с элементами сочинения по тексту «Витькина гайка», упр.484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видеоурок, рассылка</w:t>
            </w:r>
          </w:p>
        </w:tc>
        <w:tc>
          <w:tcPr>
            <w:tcW w:w="509" w:type="dxa"/>
            <w:vAlign w:val="bottom"/>
          </w:tcPr>
          <w:p w:rsidR="00FA3511" w:rsidRPr="001C0F12" w:rsidRDefault="00FA3511" w:rsidP="001D60A0">
            <w:pPr>
              <w:spacing w:line="248" w:lineRule="exact"/>
              <w:jc w:val="right"/>
              <w:rPr>
                <w:sz w:val="20"/>
                <w:szCs w:val="20"/>
                <w:lang w:val="en-US"/>
              </w:rPr>
            </w:pPr>
            <w:r>
              <w:rPr>
                <w:color w:val="323232"/>
                <w:sz w:val="24"/>
                <w:szCs w:val="24"/>
              </w:rPr>
              <w:t>П.89</w:t>
            </w:r>
            <w:r w:rsidRPr="00C25D7A">
              <w:rPr>
                <w:color w:val="323232"/>
                <w:sz w:val="24"/>
                <w:szCs w:val="24"/>
              </w:rPr>
              <w:t>.</w:t>
            </w: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FA3511" w:rsidRPr="001C0F12" w:rsidRDefault="00FA3511" w:rsidP="001D60A0">
            <w:pPr>
              <w:spacing w:line="248" w:lineRule="exact"/>
              <w:rPr>
                <w:sz w:val="20"/>
                <w:szCs w:val="20"/>
              </w:rPr>
            </w:pPr>
            <w:r w:rsidRPr="00C25D7A">
              <w:rPr>
                <w:color w:val="323232"/>
                <w:sz w:val="24"/>
                <w:szCs w:val="24"/>
              </w:rPr>
              <w:t xml:space="preserve"> </w:t>
            </w:r>
            <w:r>
              <w:rPr>
                <w:color w:val="323232"/>
                <w:sz w:val="24"/>
                <w:szCs w:val="24"/>
              </w:rPr>
              <w:t>Изложение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дня</w:t>
            </w:r>
          </w:p>
        </w:tc>
        <w:tc>
          <w:tcPr>
            <w:tcW w:w="2995" w:type="dxa"/>
            <w:vAlign w:val="bottom"/>
          </w:tcPr>
          <w:p w:rsidR="00FA3511" w:rsidRPr="00530C48" w:rsidRDefault="00FA3511" w:rsidP="001D60A0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4218008004</w:t>
            </w:r>
            <w:r w:rsidRPr="00134ACA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edu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tatar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 w:rsidTr="001D60A0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1C0F12" w:rsidRDefault="00FA3511" w:rsidP="001D60A0">
            <w:pPr>
              <w:ind w:left="100"/>
              <w:rPr>
                <w:sz w:val="20"/>
                <w:szCs w:val="20"/>
                <w:lang w:val="en-US"/>
              </w:rPr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t>(WhatcApp, Вирт.факультатив)</w:t>
            </w: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заданий на </w:t>
            </w:r>
            <w:r>
              <w:t>WhatcApp</w:t>
            </w: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1C0F12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</w:tr>
      <w:tr w:rsidR="00FA3511" w:rsidTr="001D60A0">
        <w:trPr>
          <w:trHeight w:val="340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color w:val="323232"/>
                <w:sz w:val="24"/>
                <w:szCs w:val="24"/>
                <w:bdr w:val="none" w:sz="0" w:space="0" w:color="auto" w:frame="1"/>
              </w:rPr>
              <w:t>Условное наклонение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видеоурок, рассылка</w:t>
            </w:r>
          </w:p>
        </w:tc>
        <w:tc>
          <w:tcPr>
            <w:tcW w:w="509" w:type="dxa"/>
            <w:vAlign w:val="bottom"/>
          </w:tcPr>
          <w:p w:rsidR="00FA3511" w:rsidRPr="00530C48" w:rsidRDefault="00FA3511" w:rsidP="001D60A0">
            <w:pPr>
              <w:spacing w:line="25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Повторить все изученные параграфы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B23463">
            <w:pPr>
              <w:spacing w:line="250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1 день</w:t>
            </w:r>
          </w:p>
        </w:tc>
        <w:tc>
          <w:tcPr>
            <w:tcW w:w="2995" w:type="dxa"/>
          </w:tcPr>
          <w:p w:rsidR="00FA3511" w:rsidRDefault="00FA3511" w:rsidP="001D60A0">
            <w:r w:rsidRPr="00E750C8">
              <w:rPr>
                <w:sz w:val="24"/>
                <w:szCs w:val="24"/>
              </w:rPr>
              <w:t>4218008004@</w:t>
            </w:r>
            <w:r w:rsidRPr="00E750C8">
              <w:rPr>
                <w:sz w:val="24"/>
                <w:szCs w:val="24"/>
                <w:lang w:val="en-US"/>
              </w:rPr>
              <w:t>edu</w:t>
            </w:r>
            <w:r w:rsidRPr="00E750C8">
              <w:rPr>
                <w:sz w:val="24"/>
                <w:szCs w:val="24"/>
              </w:rPr>
              <w:t>.</w:t>
            </w:r>
            <w:r w:rsidRPr="00E750C8">
              <w:rPr>
                <w:sz w:val="24"/>
                <w:szCs w:val="24"/>
                <w:lang w:val="en-US"/>
              </w:rPr>
              <w:t>tatar</w:t>
            </w:r>
            <w:r w:rsidRPr="00E750C8">
              <w:rPr>
                <w:sz w:val="24"/>
                <w:szCs w:val="24"/>
              </w:rPr>
              <w:t>.</w:t>
            </w:r>
            <w:r w:rsidRPr="00E750C8"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Tr="001D60A0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t>(WhatcApp, Вирт.факультатив)</w:t>
            </w: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заданий на </w:t>
            </w:r>
            <w:r>
              <w:t>WhatcApp</w:t>
            </w: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2995" w:type="dxa"/>
            <w:tcBorders>
              <w:bottom w:val="single" w:sz="8" w:space="0" w:color="auto"/>
            </w:tcBorders>
          </w:tcPr>
          <w:p w:rsidR="00FA3511" w:rsidRDefault="00FA3511" w:rsidP="001D60A0"/>
        </w:tc>
      </w:tr>
      <w:tr w:rsidR="00FA3511" w:rsidRPr="00530C48" w:rsidTr="001D60A0">
        <w:trPr>
          <w:trHeight w:val="340"/>
        </w:trPr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3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3566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color w:val="323232"/>
                <w:sz w:val="24"/>
                <w:szCs w:val="24"/>
                <w:bdr w:val="none" w:sz="0" w:space="0" w:color="auto" w:frame="1"/>
              </w:rPr>
              <w:t>Условное наклонение</w:t>
            </w:r>
          </w:p>
        </w:tc>
        <w:tc>
          <w:tcPr>
            <w:tcW w:w="3138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видеоурок, рассылка</w:t>
            </w:r>
          </w:p>
        </w:tc>
        <w:tc>
          <w:tcPr>
            <w:tcW w:w="509" w:type="dxa"/>
            <w:vAlign w:val="bottom"/>
          </w:tcPr>
          <w:p w:rsidR="00FA3511" w:rsidRPr="00530C48" w:rsidRDefault="00FA3511" w:rsidP="001D60A0">
            <w:pPr>
              <w:spacing w:line="25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Упр.550</w:t>
            </w:r>
          </w:p>
        </w:tc>
        <w:tc>
          <w:tcPr>
            <w:tcW w:w="1915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день</w:t>
            </w:r>
          </w:p>
        </w:tc>
        <w:tc>
          <w:tcPr>
            <w:tcW w:w="2995" w:type="dxa"/>
            <w:vAlign w:val="bottom"/>
          </w:tcPr>
          <w:p w:rsidR="00FA3511" w:rsidRPr="00530C48" w:rsidRDefault="00FA3511" w:rsidP="001D60A0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4218008004</w:t>
            </w:r>
            <w:r w:rsidRPr="00134ACA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edu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tatar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 w:rsidTr="001D60A0">
        <w:trPr>
          <w:trHeight w:val="396"/>
        </w:trPr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t>(WhatcApp, Вирт.факультатив)</w:t>
            </w:r>
          </w:p>
        </w:tc>
        <w:tc>
          <w:tcPr>
            <w:tcW w:w="31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заданий на </w:t>
            </w:r>
            <w:r>
              <w:t>WhatcApp</w:t>
            </w:r>
          </w:p>
        </w:tc>
        <w:tc>
          <w:tcPr>
            <w:tcW w:w="509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2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  <w:tc>
          <w:tcPr>
            <w:tcW w:w="2995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 w:rsidP="001D60A0">
            <w:pPr>
              <w:rPr>
                <w:sz w:val="24"/>
                <w:szCs w:val="24"/>
              </w:rPr>
            </w:pPr>
          </w:p>
        </w:tc>
      </w:tr>
    </w:tbl>
    <w:p w:rsidR="00FA3511" w:rsidRDefault="00FA3511">
      <w:pPr>
        <w:spacing w:line="347" w:lineRule="exact"/>
        <w:rPr>
          <w:sz w:val="24"/>
          <w:szCs w:val="24"/>
        </w:rPr>
      </w:pPr>
    </w:p>
    <w:p w:rsidR="00FA3511" w:rsidRDefault="00FA3511">
      <w:pPr>
        <w:ind w:right="80"/>
        <w:jc w:val="center"/>
        <w:rPr>
          <w:b/>
          <w:bCs/>
          <w:sz w:val="24"/>
          <w:szCs w:val="24"/>
        </w:rPr>
      </w:pPr>
    </w:p>
    <w:p w:rsidR="00FA3511" w:rsidRDefault="00FA3511">
      <w:pPr>
        <w:ind w:right="80"/>
        <w:jc w:val="center"/>
        <w:rPr>
          <w:b/>
          <w:bCs/>
          <w:sz w:val="24"/>
          <w:szCs w:val="24"/>
        </w:rPr>
      </w:pPr>
    </w:p>
    <w:p w:rsidR="00FA3511" w:rsidRDefault="00FA3511">
      <w:pPr>
        <w:ind w:right="80"/>
        <w:jc w:val="center"/>
        <w:rPr>
          <w:b/>
          <w:bCs/>
          <w:sz w:val="24"/>
          <w:szCs w:val="24"/>
        </w:rPr>
      </w:pPr>
    </w:p>
    <w:p w:rsidR="00FA3511" w:rsidRDefault="00FA3511">
      <w:pPr>
        <w:ind w:right="80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Лист коррекции КТП по ___</w:t>
      </w:r>
      <w:r w:rsidRPr="00A9645A">
        <w:rPr>
          <w:b/>
          <w:bCs/>
          <w:sz w:val="24"/>
          <w:szCs w:val="24"/>
          <w:u w:val="single"/>
        </w:rPr>
        <w:t>Литература _6 класс</w:t>
      </w:r>
      <w:r>
        <w:rPr>
          <w:b/>
          <w:bCs/>
          <w:sz w:val="24"/>
          <w:szCs w:val="24"/>
        </w:rPr>
        <w:t xml:space="preserve"> ____________________________</w:t>
      </w:r>
    </w:p>
    <w:p w:rsidR="00FA3511" w:rsidRDefault="00FA3511">
      <w:pPr>
        <w:spacing w:line="235" w:lineRule="auto"/>
        <w:ind w:left="8320"/>
        <w:rPr>
          <w:sz w:val="20"/>
          <w:szCs w:val="20"/>
        </w:rPr>
      </w:pPr>
      <w:r>
        <w:rPr>
          <w:sz w:val="24"/>
          <w:szCs w:val="24"/>
        </w:rPr>
        <w:t>п</w:t>
      </w:r>
      <w:r>
        <w:rPr>
          <w:sz w:val="18"/>
          <w:szCs w:val="18"/>
        </w:rPr>
        <w:t>редмет</w:t>
      </w:r>
    </w:p>
    <w:p w:rsidR="00FA3511" w:rsidRDefault="00FA3511">
      <w:pPr>
        <w:spacing w:line="1" w:lineRule="exact"/>
        <w:rPr>
          <w:sz w:val="24"/>
          <w:szCs w:val="24"/>
        </w:rPr>
      </w:pPr>
    </w:p>
    <w:p w:rsidR="00FA3511" w:rsidRDefault="00FA3511">
      <w:pPr>
        <w:ind w:left="2780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ФИО педагога </w:t>
      </w:r>
      <w:r>
        <w:rPr>
          <w:sz w:val="18"/>
          <w:szCs w:val="18"/>
        </w:rPr>
        <w:t>___</w:t>
      </w:r>
      <w:r w:rsidRPr="001C0F1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АРХИПОВА НИНА АЛЬБЕРТОВНА</w:t>
      </w:r>
      <w:r>
        <w:rPr>
          <w:sz w:val="18"/>
          <w:szCs w:val="18"/>
        </w:rPr>
        <w:t xml:space="preserve"> ____________________________________________</w:t>
      </w:r>
    </w:p>
    <w:p w:rsidR="00FA3511" w:rsidRDefault="00FA3511">
      <w:pPr>
        <w:spacing w:line="20" w:lineRule="exact"/>
        <w:rPr>
          <w:sz w:val="24"/>
          <w:szCs w:val="24"/>
        </w:rPr>
      </w:pPr>
      <w:r>
        <w:rPr>
          <w:noProof/>
        </w:rPr>
        <w:pict>
          <v:line id="Shape 4" o:spid="_x0000_s1029" style="position:absolute;z-index:251661312;visibility:visible;mso-wrap-distance-left:0;mso-wrap-distance-right:0" from="-.3pt,14.5pt" to="799.8pt,14.5pt" o:allowincell="f" strokeweight=".16931mm"/>
        </w:pict>
      </w:r>
      <w:r>
        <w:rPr>
          <w:noProof/>
        </w:rPr>
        <w:pict>
          <v:line id="Shape 5" o:spid="_x0000_s1030" style="position:absolute;z-index:251662336;visibility:visible;mso-wrap-distance-left:0;mso-wrap-distance-right:0" from="-.05pt,14.3pt" to="-.05pt,170.2pt" o:allowincell="f" strokeweight=".16931mm"/>
        </w:pict>
      </w:r>
      <w:r>
        <w:rPr>
          <w:noProof/>
        </w:rPr>
        <w:pict>
          <v:line id="Shape 6" o:spid="_x0000_s1031" style="position:absolute;z-index:251663360;visibility:visible;mso-wrap-distance-left:0;mso-wrap-distance-right:0" from="799.6pt,14.3pt" to="799.6pt,170.2pt" o:allowincell="f" strokeweight=".48pt"/>
        </w:pict>
      </w:r>
    </w:p>
    <w:p w:rsidR="00FA3511" w:rsidRDefault="00FA3511">
      <w:pPr>
        <w:spacing w:line="266" w:lineRule="exact"/>
        <w:rPr>
          <w:sz w:val="24"/>
          <w:szCs w:val="24"/>
        </w:rPr>
      </w:pPr>
    </w:p>
    <w:p w:rsidR="00FA3511" w:rsidRDefault="00FA3511">
      <w:pPr>
        <w:ind w:right="20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Почта для связи с преподавателем – </w:t>
      </w:r>
      <w:r>
        <w:rPr>
          <w:sz w:val="24"/>
          <w:szCs w:val="24"/>
        </w:rPr>
        <w:t>4218008004</w:t>
      </w:r>
      <w:r w:rsidRPr="00134ACA">
        <w:rPr>
          <w:sz w:val="24"/>
          <w:szCs w:val="24"/>
        </w:rPr>
        <w:t>@</w:t>
      </w:r>
      <w:r>
        <w:rPr>
          <w:sz w:val="24"/>
          <w:szCs w:val="24"/>
          <w:lang w:val="en-US"/>
        </w:rPr>
        <w:t>edu</w:t>
      </w:r>
      <w:r w:rsidRPr="00134ACA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tatar</w:t>
      </w:r>
      <w:r w:rsidRPr="00134ACA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</w:p>
    <w:p w:rsidR="00FA3511" w:rsidRDefault="00FA3511">
      <w:pPr>
        <w:spacing w:line="29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A0"/>
      </w:tblPr>
      <w:tblGrid>
        <w:gridCol w:w="1100"/>
        <w:gridCol w:w="820"/>
        <w:gridCol w:w="3640"/>
        <w:gridCol w:w="3040"/>
        <w:gridCol w:w="2620"/>
        <w:gridCol w:w="1880"/>
        <w:gridCol w:w="2900"/>
      </w:tblGrid>
      <w:tr w:rsidR="00FA3511" w:rsidRPr="00530C48">
        <w:trPr>
          <w:trHeight w:val="280"/>
        </w:trPr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8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Номер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Дата,</w:t>
            </w: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Тема и ресурс</w:t>
            </w: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форма проведения</w:t>
            </w: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задание для детей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форма сдачи заданий</w:t>
            </w:r>
          </w:p>
        </w:tc>
      </w:tr>
      <w:tr w:rsidR="00FA3511" w:rsidRPr="00530C48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(учебник (страница, параграф,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(рассылка заданий,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(решить примеры,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выполнения</w:t>
            </w:r>
          </w:p>
        </w:tc>
        <w:tc>
          <w:tcPr>
            <w:tcW w:w="2900" w:type="dxa"/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(телефон, почта,</w:t>
            </w:r>
          </w:p>
        </w:tc>
      </w:tr>
      <w:tr w:rsidR="00FA3511" w:rsidRPr="00530C48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т.п.), презентация, урок на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видеоконференция и т.д.)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написать конспект,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900" w:type="dxa"/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виртуальный факультатив</w:t>
            </w:r>
          </w:p>
        </w:tc>
      </w:tr>
      <w:tr w:rsidR="00FA3511" w:rsidRPr="00530C48">
        <w:trPr>
          <w:trHeight w:val="271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образовательной платформе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ответить на вопросы и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2900" w:type="dxa"/>
            <w:vAlign w:val="bottom"/>
          </w:tcPr>
          <w:p w:rsidR="00FA3511" w:rsidRPr="00530C48" w:rsidRDefault="00FA3511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и т.д.)</w:t>
            </w:r>
          </w:p>
        </w:tc>
      </w:tr>
      <w:tr w:rsidR="00FA3511" w:rsidRPr="00530C48">
        <w:trPr>
          <w:trHeight w:val="276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т.д.)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  <w:sz w:val="24"/>
                <w:szCs w:val="24"/>
              </w:rPr>
              <w:t>т.д.)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2900" w:type="dxa"/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</w:tr>
      <w:tr w:rsidR="00FA3511" w:rsidRPr="00530C48">
        <w:trPr>
          <w:trHeight w:val="60"/>
        </w:trPr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5"/>
                <w:szCs w:val="5"/>
              </w:rPr>
            </w:pPr>
          </w:p>
        </w:tc>
      </w:tr>
      <w:tr w:rsidR="00FA3511" w:rsidRPr="00530C48">
        <w:trPr>
          <w:trHeight w:val="245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FA3511" w:rsidRPr="000A5059" w:rsidRDefault="00FA3511" w:rsidP="00A9645A">
            <w:pPr>
              <w:spacing w:line="242" w:lineRule="exact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>Габдулла Тукай Стихотворения «Родная деревня», «Книга».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видеоурок, рассылка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Default="00FA3511" w:rsidP="00A9645A">
            <w:pPr>
              <w:spacing w:line="240" w:lineRule="atLeast"/>
              <w:rPr>
                <w:sz w:val="24"/>
                <w:szCs w:val="24"/>
              </w:rPr>
            </w:pPr>
            <w:r w:rsidRPr="002533D4">
              <w:rPr>
                <w:sz w:val="24"/>
                <w:szCs w:val="24"/>
              </w:rPr>
              <w:t>Одно стихотворен</w:t>
            </w:r>
            <w:r>
              <w:rPr>
                <w:sz w:val="24"/>
                <w:szCs w:val="24"/>
              </w:rPr>
              <w:t>ие наизусть (по выбору); сделать иллюстрации</w:t>
            </w:r>
            <w:r w:rsidRPr="002533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понравившемуся стихотворению.</w:t>
            </w:r>
          </w:p>
          <w:p w:rsidR="00FA3511" w:rsidRPr="00530C48" w:rsidRDefault="00FA3511" w:rsidP="00A9645A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Написать сочинение на тему «Природа в стихотворениях С.А.Есенина».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 9.04.20</w:t>
            </w:r>
          </w:p>
        </w:tc>
        <w:tc>
          <w:tcPr>
            <w:tcW w:w="2900" w:type="dxa"/>
            <w:vAlign w:val="bottom"/>
          </w:tcPr>
          <w:p w:rsidR="00FA3511" w:rsidRPr="00530C48" w:rsidRDefault="00FA3511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4218008004</w:t>
            </w:r>
            <w:r w:rsidRPr="00134ACA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edu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tatar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>
        <w:trPr>
          <w:trHeight w:val="255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A9645A">
            <w:pPr>
              <w:spacing w:line="242" w:lineRule="exac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Кайсын Кулиев. Стихотворения «Когда на меня навалилась беда», «Каким бы малым ни был мой народ»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заданий на </w:t>
            </w:r>
            <w:r>
              <w:t>WhatcApp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A9645A">
            <w:r>
              <w:rPr>
                <w:sz w:val="24"/>
                <w:szCs w:val="24"/>
              </w:rPr>
              <w:t>С.170-1</w:t>
            </w:r>
            <w:r w:rsidRPr="002533D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</w:t>
            </w:r>
            <w:r w:rsidRPr="002533D4">
              <w:rPr>
                <w:sz w:val="24"/>
                <w:szCs w:val="24"/>
              </w:rPr>
              <w:t xml:space="preserve"> – выразительно</w:t>
            </w:r>
            <w:r>
              <w:rPr>
                <w:sz w:val="24"/>
                <w:szCs w:val="24"/>
              </w:rPr>
              <w:t>е чтение стихотворений</w:t>
            </w:r>
            <w:r w:rsidRPr="002533D4">
              <w:rPr>
                <w:sz w:val="24"/>
                <w:szCs w:val="24"/>
              </w:rPr>
              <w:t>; с</w:t>
            </w:r>
            <w:r>
              <w:rPr>
                <w:sz w:val="24"/>
                <w:szCs w:val="24"/>
              </w:rPr>
              <w:t>тр.172 – выполнить творческое задание.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r>
              <w:t>До 9.04.20</w:t>
            </w:r>
          </w:p>
        </w:tc>
        <w:tc>
          <w:tcPr>
            <w:tcW w:w="2900" w:type="dxa"/>
            <w:vAlign w:val="bottom"/>
          </w:tcPr>
          <w:p w:rsidR="00FA3511" w:rsidRPr="00530C48" w:rsidRDefault="00FA3511">
            <w:r>
              <w:rPr>
                <w:sz w:val="24"/>
                <w:szCs w:val="24"/>
              </w:rPr>
              <w:t>4218008004</w:t>
            </w:r>
            <w:r w:rsidRPr="00134ACA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edu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tatar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>
        <w:trPr>
          <w:trHeight w:val="245"/>
        </w:trPr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t>(WhatcApp, Вирт.факультатив)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</w:tr>
      <w:tr w:rsidR="00FA3511" w:rsidRPr="00530C48">
        <w:trPr>
          <w:trHeight w:val="259"/>
        </w:trPr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9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0A5059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0A5059">
            <w:pPr>
              <w:spacing w:line="259" w:lineRule="exact"/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Стр.173-</w:t>
            </w:r>
            <w:r w:rsidRPr="002533D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75</w:t>
            </w:r>
            <w:r w:rsidRPr="002533D4">
              <w:rPr>
                <w:sz w:val="24"/>
                <w:szCs w:val="24"/>
              </w:rPr>
              <w:t xml:space="preserve"> – выразительно читать;</w:t>
            </w:r>
            <w:r>
              <w:rPr>
                <w:sz w:val="23"/>
                <w:szCs w:val="23"/>
              </w:rPr>
              <w:t xml:space="preserve"> стр</w:t>
            </w:r>
            <w:r>
              <w:rPr>
                <w:sz w:val="24"/>
                <w:szCs w:val="24"/>
              </w:rPr>
              <w:t>.</w:t>
            </w:r>
            <w:r w:rsidRPr="002533D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75, </w:t>
            </w:r>
            <w:r w:rsidRPr="002533D4">
              <w:rPr>
                <w:sz w:val="24"/>
                <w:szCs w:val="24"/>
              </w:rPr>
              <w:t xml:space="preserve"> вопр</w:t>
            </w:r>
            <w:r>
              <w:rPr>
                <w:sz w:val="24"/>
                <w:szCs w:val="24"/>
              </w:rPr>
              <w:t xml:space="preserve">осы </w:t>
            </w:r>
            <w:r w:rsidRPr="002533D4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 11.04.20</w:t>
            </w:r>
          </w:p>
        </w:tc>
        <w:tc>
          <w:tcPr>
            <w:tcW w:w="2900" w:type="dxa"/>
            <w:vAlign w:val="bottom"/>
          </w:tcPr>
          <w:p w:rsidR="00FA3511" w:rsidRPr="00530C48" w:rsidRDefault="00FA3511" w:rsidP="00A9645A">
            <w:pPr>
              <w:spacing w:line="259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4218008004</w:t>
            </w:r>
            <w:r w:rsidRPr="00134ACA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edu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tatar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>
        <w:trPr>
          <w:trHeight w:val="32"/>
        </w:trPr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</w:tr>
    </w:tbl>
    <w:p w:rsidR="00FA3511" w:rsidRDefault="00FA3511">
      <w:pPr>
        <w:sectPr w:rsidR="00FA3511">
          <w:pgSz w:w="16840" w:h="11906" w:orient="landscape"/>
          <w:pgMar w:top="561" w:right="378" w:bottom="45" w:left="460" w:header="0" w:footer="0" w:gutter="0"/>
          <w:cols w:space="720" w:equalWidth="0">
            <w:col w:w="160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100"/>
        <w:gridCol w:w="820"/>
        <w:gridCol w:w="2260"/>
        <w:gridCol w:w="960"/>
        <w:gridCol w:w="420"/>
        <w:gridCol w:w="3040"/>
        <w:gridCol w:w="2620"/>
        <w:gridCol w:w="1880"/>
        <w:gridCol w:w="2900"/>
      </w:tblGrid>
      <w:tr w:rsidR="00FA3511" w:rsidRPr="00530C48">
        <w:trPr>
          <w:trHeight w:val="276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220" w:type="dxa"/>
            <w:gridSpan w:val="2"/>
            <w:tcBorders>
              <w:top w:val="single" w:sz="8" w:space="0" w:color="auto"/>
            </w:tcBorders>
            <w:vAlign w:val="bottom"/>
          </w:tcPr>
          <w:p w:rsidR="00FA3511" w:rsidRPr="00530C48" w:rsidRDefault="00FA3511">
            <w:pPr>
              <w:ind w:left="100"/>
              <w:rPr>
                <w:sz w:val="20"/>
                <w:szCs w:val="20"/>
              </w:rPr>
            </w:pPr>
            <w:r>
              <w:t>(WhatcApp, Вирт.факультатив)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заданий на </w:t>
            </w:r>
            <w:r>
              <w:t>WhatcApp</w:t>
            </w:r>
          </w:p>
        </w:tc>
        <w:tc>
          <w:tcPr>
            <w:tcW w:w="2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3"/>
                <w:szCs w:val="23"/>
              </w:rPr>
            </w:pPr>
          </w:p>
        </w:tc>
      </w:tr>
      <w:tr w:rsidR="00FA3511" w:rsidRPr="00530C48">
        <w:trPr>
          <w:trHeight w:val="3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"/>
                <w:szCs w:val="2"/>
              </w:rPr>
            </w:pPr>
          </w:p>
        </w:tc>
      </w:tr>
      <w:tr w:rsidR="00FA3511" w:rsidRPr="00530C48">
        <w:trPr>
          <w:trHeight w:val="24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A44FB6">
            <w:pPr>
              <w:spacing w:line="24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3640" w:type="dxa"/>
            <w:gridSpan w:val="3"/>
            <w:tcBorders>
              <w:right w:val="single" w:sz="8" w:space="0" w:color="auto"/>
            </w:tcBorders>
            <w:vAlign w:val="bottom"/>
          </w:tcPr>
          <w:p w:rsidR="00FA3511" w:rsidRPr="00530C48" w:rsidRDefault="00FA3511" w:rsidP="00A9645A">
            <w:pPr>
              <w:spacing w:line="242" w:lineRule="exact"/>
              <w:rPr>
                <w:sz w:val="20"/>
                <w:szCs w:val="20"/>
              </w:rPr>
            </w:pPr>
            <w:r w:rsidRPr="002533D4">
              <w:rPr>
                <w:sz w:val="24"/>
                <w:szCs w:val="24"/>
              </w:rPr>
              <w:t>Мифы Древней Греции. Подвиги Геракла. «Скотный двор царя Авгия», «Яблоки Гесперид»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онлайн, рассылка заданий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Default="00FA3511" w:rsidP="00486F04">
            <w:pPr>
              <w:spacing w:line="240" w:lineRule="atLeast"/>
              <w:rPr>
                <w:sz w:val="24"/>
                <w:szCs w:val="24"/>
              </w:rPr>
            </w:pPr>
            <w:r w:rsidRPr="002533D4">
              <w:rPr>
                <w:sz w:val="24"/>
                <w:szCs w:val="24"/>
              </w:rPr>
              <w:t>Пересказ мифа (по выбору)</w:t>
            </w:r>
            <w:r>
              <w:rPr>
                <w:sz w:val="24"/>
                <w:szCs w:val="24"/>
              </w:rPr>
              <w:t>.</w:t>
            </w:r>
          </w:p>
          <w:p w:rsidR="00FA3511" w:rsidRPr="00530C48" w:rsidRDefault="00FA3511" w:rsidP="00486F0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t>Дочитать и знать содержание всех 12 подвигов Геракла. Напи-сать сочинение об одном из под-вигов Геракла.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 15.04.20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4218008004</w:t>
            </w:r>
            <w:r w:rsidRPr="00134ACA"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edu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tatar</w:t>
            </w:r>
            <w:r w:rsidRPr="00134AC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FA3511" w:rsidRPr="00530C48">
        <w:trPr>
          <w:trHeight w:val="25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260" w:type="dxa"/>
            <w:vAlign w:val="bottom"/>
          </w:tcPr>
          <w:p w:rsidR="00FA3511" w:rsidRPr="00530C48" w:rsidRDefault="00FA3511" w:rsidP="00A9645A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на </w:t>
            </w:r>
            <w:r>
              <w:t>WhatcApp</w:t>
            </w: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A3511" w:rsidRPr="00530C48" w:rsidRDefault="00FA3511">
            <w:pPr>
              <w:rPr>
                <w:sz w:val="21"/>
                <w:szCs w:val="21"/>
              </w:rPr>
            </w:pPr>
          </w:p>
        </w:tc>
      </w:tr>
    </w:tbl>
    <w:p w:rsidR="00FA3511" w:rsidRDefault="00FA3511">
      <w:pPr>
        <w:spacing w:line="347" w:lineRule="exact"/>
        <w:rPr>
          <w:sz w:val="20"/>
          <w:szCs w:val="20"/>
        </w:rPr>
      </w:pPr>
    </w:p>
    <w:sectPr w:rsidR="00FA3511" w:rsidSect="007513C8">
      <w:pgSz w:w="16840" w:h="11906" w:orient="landscape"/>
      <w:pgMar w:top="546" w:right="378" w:bottom="1440" w:left="460" w:header="0" w:footer="0" w:gutter="0"/>
      <w:cols w:space="720" w:equalWidth="0">
        <w:col w:w="160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3C8"/>
    <w:rsid w:val="000A5059"/>
    <w:rsid w:val="000F461C"/>
    <w:rsid w:val="00134ACA"/>
    <w:rsid w:val="00181AC4"/>
    <w:rsid w:val="001C0F12"/>
    <w:rsid w:val="001D60A0"/>
    <w:rsid w:val="002533D4"/>
    <w:rsid w:val="00482670"/>
    <w:rsid w:val="00486F04"/>
    <w:rsid w:val="00530C48"/>
    <w:rsid w:val="006A1DB7"/>
    <w:rsid w:val="007513C8"/>
    <w:rsid w:val="00764EB5"/>
    <w:rsid w:val="00A44FB6"/>
    <w:rsid w:val="00A9645A"/>
    <w:rsid w:val="00B23463"/>
    <w:rsid w:val="00C25D7A"/>
    <w:rsid w:val="00C42B03"/>
    <w:rsid w:val="00CF5323"/>
    <w:rsid w:val="00DD0D07"/>
    <w:rsid w:val="00DD6022"/>
    <w:rsid w:val="00E750C8"/>
    <w:rsid w:val="00FA3511"/>
    <w:rsid w:val="00FA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3C8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42B0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A9645A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86F04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6F04"/>
    <w:rPr>
      <w:rFonts w:ascii="Tahoma" w:hAnsi="Tahoma" w:cs="Tahoma"/>
      <w:sz w:val="16"/>
      <w:szCs w:val="16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502</Words>
  <Characters>2862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коррекции КТП по ___РУССКИЙ ЯЗЫК  6 класс ____________________________</dc:title>
  <dc:subject/>
  <dc:creator>Windows User</dc:creator>
  <cp:keywords/>
  <dc:description/>
  <cp:lastModifiedBy>Архипов Фёдор</cp:lastModifiedBy>
  <cp:revision>4</cp:revision>
  <dcterms:created xsi:type="dcterms:W3CDTF">2020-04-02T08:53:00Z</dcterms:created>
  <dcterms:modified xsi:type="dcterms:W3CDTF">2020-04-22T02:28:00Z</dcterms:modified>
</cp:coreProperties>
</file>